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214" w:rsidRDefault="009D7214" w:rsidP="00C51B7D">
      <w:pPr>
        <w:pStyle w:val="Heading1"/>
        <w:rPr>
          <w:b/>
          <w:lang w:val="ru-RU"/>
        </w:rPr>
      </w:pPr>
    </w:p>
    <w:p w:rsidR="009D7214" w:rsidRDefault="009D7214" w:rsidP="00C51B7D">
      <w:pPr>
        <w:framePr w:hSpace="141" w:wrap="around" w:vAnchor="text" w:hAnchor="page" w:x="6016" w:y="1"/>
        <w:rPr>
          <w:noProof/>
        </w:rPr>
      </w:pPr>
      <w:r w:rsidRPr="00691797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9D7214" w:rsidRDefault="009D7214" w:rsidP="00C51B7D">
      <w:pPr>
        <w:jc w:val="center"/>
        <w:rPr>
          <w:rFonts w:cs="Tahoma"/>
          <w:b/>
          <w:sz w:val="28"/>
          <w:szCs w:val="28"/>
        </w:rPr>
      </w:pPr>
    </w:p>
    <w:p w:rsidR="009D7214" w:rsidRDefault="009D7214" w:rsidP="00C51B7D">
      <w:pPr>
        <w:jc w:val="center"/>
        <w:rPr>
          <w:rFonts w:cs="Tahoma"/>
          <w:b/>
          <w:sz w:val="28"/>
          <w:szCs w:val="28"/>
        </w:rPr>
      </w:pPr>
    </w:p>
    <w:p w:rsidR="009D7214" w:rsidRDefault="009D7214" w:rsidP="00C51B7D">
      <w:pPr>
        <w:jc w:val="center"/>
        <w:rPr>
          <w:rFonts w:cs="Tahoma"/>
          <w:b/>
          <w:sz w:val="28"/>
          <w:szCs w:val="28"/>
        </w:rPr>
      </w:pPr>
    </w:p>
    <w:p w:rsidR="009D7214" w:rsidRDefault="009D7214" w:rsidP="00C51B7D">
      <w:pPr>
        <w:jc w:val="center"/>
        <w:rPr>
          <w:rFonts w:cs="Tahoma"/>
          <w:b/>
          <w:sz w:val="28"/>
          <w:szCs w:val="28"/>
        </w:rPr>
      </w:pPr>
    </w:p>
    <w:p w:rsidR="009D7214" w:rsidRDefault="009D7214" w:rsidP="00C51B7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9D7214" w:rsidRDefault="009D7214" w:rsidP="00C51B7D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9D7214" w:rsidRDefault="009D7214" w:rsidP="00C51B7D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9D7214" w:rsidRPr="0039378D" w:rsidRDefault="009D7214" w:rsidP="00C51B7D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9D7214" w:rsidRPr="0073147A" w:rsidRDefault="009D7214" w:rsidP="00C51B7D">
      <w:pPr>
        <w:rPr>
          <w:sz w:val="28"/>
          <w:szCs w:val="28"/>
        </w:rPr>
      </w:pPr>
      <w:r>
        <w:rPr>
          <w:sz w:val="28"/>
          <w:szCs w:val="28"/>
        </w:rPr>
        <w:t xml:space="preserve">17  серпня </w:t>
      </w:r>
      <w:r w:rsidRPr="0073147A">
        <w:rPr>
          <w:sz w:val="28"/>
          <w:szCs w:val="28"/>
        </w:rPr>
        <w:t xml:space="preserve"> 2021 року                                           </w:t>
      </w:r>
      <w:r>
        <w:rPr>
          <w:sz w:val="28"/>
          <w:szCs w:val="28"/>
        </w:rPr>
        <w:t xml:space="preserve">                        № 223</w:t>
      </w:r>
      <w:r w:rsidRPr="0073147A">
        <w:rPr>
          <w:sz w:val="28"/>
          <w:szCs w:val="28"/>
        </w:rPr>
        <w:t xml:space="preserve">-к </w:t>
      </w:r>
    </w:p>
    <w:p w:rsidR="009D7214" w:rsidRPr="0073147A" w:rsidRDefault="009D7214" w:rsidP="00C51B7D">
      <w:pPr>
        <w:jc w:val="center"/>
        <w:rPr>
          <w:b/>
          <w:sz w:val="28"/>
          <w:szCs w:val="28"/>
        </w:rPr>
      </w:pPr>
    </w:p>
    <w:p w:rsidR="009D7214" w:rsidRDefault="009D7214" w:rsidP="00C51B7D">
      <w:pPr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>Про надання</w:t>
      </w:r>
      <w:r>
        <w:rPr>
          <w:b/>
          <w:sz w:val="28"/>
          <w:szCs w:val="28"/>
        </w:rPr>
        <w:t xml:space="preserve"> частини</w:t>
      </w:r>
      <w:r w:rsidRPr="0073147A">
        <w:rPr>
          <w:b/>
          <w:sz w:val="28"/>
          <w:szCs w:val="28"/>
        </w:rPr>
        <w:t xml:space="preserve"> щорічної основної </w:t>
      </w:r>
    </w:p>
    <w:p w:rsidR="009D7214" w:rsidRPr="0073147A" w:rsidRDefault="009D7214" w:rsidP="00C51B7D">
      <w:pPr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 xml:space="preserve">відпустки </w:t>
      </w:r>
      <w:r>
        <w:rPr>
          <w:b/>
          <w:sz w:val="28"/>
          <w:szCs w:val="28"/>
        </w:rPr>
        <w:t>Караніколовій Є.Д.</w:t>
      </w:r>
    </w:p>
    <w:p w:rsidR="009D7214" w:rsidRPr="0073147A" w:rsidRDefault="009D7214" w:rsidP="00C51B7D">
      <w:pPr>
        <w:jc w:val="center"/>
        <w:rPr>
          <w:sz w:val="28"/>
          <w:szCs w:val="28"/>
        </w:rPr>
      </w:pPr>
    </w:p>
    <w:p w:rsidR="009D7214" w:rsidRPr="0073147A" w:rsidRDefault="009D7214" w:rsidP="00C51B7D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73147A">
        <w:rPr>
          <w:sz w:val="28"/>
          <w:szCs w:val="28"/>
        </w:rPr>
        <w:t>На підставі  пунктів 7,</w:t>
      </w:r>
      <w:r>
        <w:rPr>
          <w:sz w:val="28"/>
          <w:szCs w:val="28"/>
        </w:rPr>
        <w:t xml:space="preserve"> 13,</w:t>
      </w:r>
      <w:r w:rsidRPr="0073147A">
        <w:rPr>
          <w:sz w:val="28"/>
          <w:szCs w:val="28"/>
        </w:rPr>
        <w:t xml:space="preserve"> 20  частини 4  статті  42 Закону України «Про місцеве самоврядування в Україні», статті 6</w:t>
      </w:r>
      <w:r>
        <w:rPr>
          <w:sz w:val="28"/>
          <w:szCs w:val="28"/>
        </w:rPr>
        <w:t xml:space="preserve">, 12 </w:t>
      </w:r>
      <w:r w:rsidRPr="0073147A">
        <w:rPr>
          <w:sz w:val="28"/>
          <w:szCs w:val="28"/>
        </w:rPr>
        <w:t xml:space="preserve"> Закону України «Про вiдпустки», рішення  Арцизької міської ради від 24 грудня 2020 року №89-</w:t>
      </w:r>
      <w:r w:rsidRPr="0073147A">
        <w:rPr>
          <w:sz w:val="28"/>
          <w:szCs w:val="28"/>
          <w:lang w:val="en-US"/>
        </w:rPr>
        <w:t>VIII</w:t>
      </w:r>
      <w:r w:rsidRPr="0073147A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sz w:val="28"/>
          <w:szCs w:val="28"/>
        </w:rPr>
        <w:t>Караніколової Є.Д.:</w:t>
      </w:r>
    </w:p>
    <w:p w:rsidR="009D7214" w:rsidRDefault="009D7214" w:rsidP="00C51B7D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Караніколовій Євгенії Дмитрівні,  діловоду відділу організаційної та кадрової роботи міської ради,  частину щорічної основної відпустки тривалістю </w:t>
      </w:r>
      <w:r w:rsidRPr="006429B8">
        <w:rPr>
          <w:highlight w:val="black"/>
        </w:rPr>
        <w:t>14 календарних дніз 01 вересня  2021 року по 14 вересня 2021 року включно,  за період роботи з 05 січня 2021 року  по 04 січня 2022 року.</w:t>
      </w:r>
      <w:r>
        <w:t xml:space="preserve"> </w:t>
      </w:r>
    </w:p>
    <w:p w:rsidR="009D7214" w:rsidRPr="00C37068" w:rsidRDefault="009D7214" w:rsidP="00C51B7D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Караніколовій Євгенії Дмитрівні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9D7214" w:rsidRPr="005B6AF9" w:rsidRDefault="009D7214" w:rsidP="00C51B7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9D7214" w:rsidRDefault="009D7214" w:rsidP="00C51B7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О.М.</w:t>
      </w:r>
    </w:p>
    <w:p w:rsidR="009D7214" w:rsidRPr="0039378D" w:rsidRDefault="009D7214" w:rsidP="00C51B7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Караніколової Є.Д. від  04 серпня  2021 року.</w:t>
      </w:r>
    </w:p>
    <w:p w:rsidR="009D7214" w:rsidRPr="0039378D" w:rsidRDefault="009D7214" w:rsidP="00C51B7D">
      <w:pPr>
        <w:pStyle w:val="Heading2"/>
      </w:pPr>
    </w:p>
    <w:p w:rsidR="009D7214" w:rsidRPr="000917CC" w:rsidRDefault="009D7214" w:rsidP="00C51B7D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9D7214" w:rsidRDefault="009D7214" w:rsidP="00C51B7D">
      <w:pPr>
        <w:pStyle w:val="Heading2"/>
      </w:pPr>
    </w:p>
    <w:p w:rsidR="009D7214" w:rsidRDefault="009D7214" w:rsidP="00C51B7D">
      <w:pPr>
        <w:pStyle w:val="Heading2"/>
      </w:pPr>
    </w:p>
    <w:p w:rsidR="009D7214" w:rsidRDefault="009D7214" w:rsidP="00C51B7D">
      <w:pPr>
        <w:pStyle w:val="Heading2"/>
      </w:pPr>
      <w:r>
        <w:t>З розпорядженням ознайомлена</w:t>
      </w:r>
      <w:r>
        <w:tab/>
        <w:t>_____________    Є.Караніколова</w:t>
      </w:r>
    </w:p>
    <w:p w:rsidR="009D7214" w:rsidRPr="002D6B80" w:rsidRDefault="009D7214" w:rsidP="00C51B7D">
      <w:pPr>
        <w:rPr>
          <w:u w:val="single"/>
        </w:rPr>
      </w:pPr>
    </w:p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Pr="00E96A52" w:rsidRDefault="009D7214" w:rsidP="00C51B7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9D7214" w:rsidRPr="00E96A52" w:rsidRDefault="009D7214" w:rsidP="00C51B7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17  серпня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№223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-к</w:t>
      </w:r>
    </w:p>
    <w:p w:rsidR="009D7214" w:rsidRDefault="009D7214" w:rsidP="00C51B7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D7214" w:rsidRPr="000A696E" w:rsidRDefault="009D7214" w:rsidP="00C51B7D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частини щорічної основної відпустки Караніколовій Є.Д.</w:t>
      </w:r>
    </w:p>
    <w:p w:rsidR="009D7214" w:rsidRPr="00A84420" w:rsidRDefault="009D7214" w:rsidP="00C51B7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D7214" w:rsidRPr="00CF77D5" w:rsidRDefault="009D7214" w:rsidP="00C51B7D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D7214" w:rsidRPr="00E05F39" w:rsidRDefault="009D7214" w:rsidP="00C51B7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9D7214" w:rsidRPr="00E05F39" w:rsidRDefault="009D7214" w:rsidP="00C51B7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9D7214" w:rsidRPr="00E05F39" w:rsidRDefault="009D7214" w:rsidP="00C51B7D">
      <w:pPr>
        <w:rPr>
          <w:b/>
          <w:sz w:val="28"/>
          <w:szCs w:val="28"/>
        </w:rPr>
      </w:pPr>
    </w:p>
    <w:p w:rsidR="009D7214" w:rsidRDefault="009D7214" w:rsidP="00C51B7D">
      <w:pPr>
        <w:rPr>
          <w:sz w:val="28"/>
          <w:szCs w:val="28"/>
        </w:rPr>
      </w:pPr>
    </w:p>
    <w:p w:rsidR="009D7214" w:rsidRPr="00E05F39" w:rsidRDefault="009D7214" w:rsidP="00C51B7D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9D7214" w:rsidRPr="00E05F39" w:rsidRDefault="009D7214" w:rsidP="00C51B7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9D7214" w:rsidRPr="00E05F39" w:rsidRDefault="009D7214" w:rsidP="00C51B7D">
      <w:pPr>
        <w:rPr>
          <w:sz w:val="28"/>
          <w:szCs w:val="28"/>
        </w:rPr>
      </w:pPr>
    </w:p>
    <w:p w:rsidR="009D7214" w:rsidRDefault="009D7214" w:rsidP="00C51B7D">
      <w:pPr>
        <w:rPr>
          <w:sz w:val="28"/>
          <w:szCs w:val="28"/>
        </w:rPr>
      </w:pPr>
    </w:p>
    <w:p w:rsidR="009D7214" w:rsidRDefault="009D7214" w:rsidP="00C51B7D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9D7214" w:rsidRDefault="009D7214" w:rsidP="00C51B7D">
      <w:pPr>
        <w:rPr>
          <w:sz w:val="28"/>
          <w:szCs w:val="28"/>
        </w:rPr>
      </w:pPr>
      <w:r>
        <w:rPr>
          <w:sz w:val="28"/>
          <w:szCs w:val="28"/>
        </w:rPr>
        <w:t>_________         І.Стойкова</w:t>
      </w:r>
    </w:p>
    <w:p w:rsidR="009D7214" w:rsidRDefault="009D7214" w:rsidP="00C51B7D">
      <w:pPr>
        <w:rPr>
          <w:sz w:val="28"/>
          <w:szCs w:val="28"/>
        </w:rPr>
      </w:pPr>
    </w:p>
    <w:p w:rsidR="009D7214" w:rsidRDefault="009D7214" w:rsidP="00C51B7D">
      <w:pPr>
        <w:rPr>
          <w:sz w:val="28"/>
          <w:szCs w:val="28"/>
        </w:rPr>
      </w:pPr>
    </w:p>
    <w:p w:rsidR="009D7214" w:rsidRDefault="009D7214" w:rsidP="00C51B7D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9D7214" w:rsidRDefault="009D7214" w:rsidP="00C51B7D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Pr="006D7188" w:rsidRDefault="009D7214" w:rsidP="00C51B7D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 w:rsidP="00C51B7D"/>
    <w:p w:rsidR="009D7214" w:rsidRDefault="009D7214"/>
    <w:sectPr w:rsidR="009D7214" w:rsidSect="00B522C7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1B7D"/>
    <w:rsid w:val="000917CC"/>
    <w:rsid w:val="000A696E"/>
    <w:rsid w:val="001B36F7"/>
    <w:rsid w:val="002D6B80"/>
    <w:rsid w:val="003010A8"/>
    <w:rsid w:val="0039378D"/>
    <w:rsid w:val="0056669B"/>
    <w:rsid w:val="005B6AF9"/>
    <w:rsid w:val="005E4AE2"/>
    <w:rsid w:val="006429B8"/>
    <w:rsid w:val="00691797"/>
    <w:rsid w:val="006D7188"/>
    <w:rsid w:val="0073147A"/>
    <w:rsid w:val="007735AB"/>
    <w:rsid w:val="00967E2A"/>
    <w:rsid w:val="009D7214"/>
    <w:rsid w:val="00A84420"/>
    <w:rsid w:val="00B522C7"/>
    <w:rsid w:val="00C37068"/>
    <w:rsid w:val="00C51B7D"/>
    <w:rsid w:val="00CF77D5"/>
    <w:rsid w:val="00E05F39"/>
    <w:rsid w:val="00E96A52"/>
    <w:rsid w:val="00FE5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B7D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1B7D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1B7D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1B7D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51B7D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C51B7D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51B7D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C51B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51B7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C51B7D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C51B7D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C51B7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51B7D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51B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1B7D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326</Words>
  <Characters>1860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2021-08-17T12:24:00Z</cp:lastPrinted>
  <dcterms:created xsi:type="dcterms:W3CDTF">2021-08-16T06:33:00Z</dcterms:created>
  <dcterms:modified xsi:type="dcterms:W3CDTF">2022-01-12T07:15:00Z</dcterms:modified>
</cp:coreProperties>
</file>